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8D" w:rsidRDefault="004A3F8D" w:rsidP="006C5374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2pt;margin-top:0;width:38.25pt;height:54pt;z-index:251658240;visibility:visible">
            <v:imagedata r:id="rId5" o:title=""/>
            <w10:wrap type="square" side="right"/>
          </v:shape>
        </w:pict>
      </w:r>
    </w:p>
    <w:p w:rsidR="004A3F8D" w:rsidRDefault="004A3F8D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4A3F8D" w:rsidRDefault="004A3F8D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4A3F8D" w:rsidRPr="00AE4808" w:rsidRDefault="004A3F8D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4A3F8D" w:rsidRDefault="004A3F8D" w:rsidP="00B035F4">
      <w:pPr>
        <w:pStyle w:val="Heading1"/>
        <w:rPr>
          <w:szCs w:val="28"/>
          <w:lang w:val="uk-UA"/>
        </w:rPr>
      </w:pPr>
      <w:r w:rsidRPr="00617090">
        <w:rPr>
          <w:szCs w:val="28"/>
          <w:lang w:val="uk-UA"/>
        </w:rPr>
        <w:t>КАГАРЛИЦЬКА  МІСЬКА  РАДА  VІІІ  СКЛИКАННЯ</w:t>
      </w:r>
    </w:p>
    <w:p w:rsidR="004A3F8D" w:rsidRPr="00617090" w:rsidRDefault="004A3F8D" w:rsidP="00617090">
      <w:pPr>
        <w:rPr>
          <w:lang w:val="uk-UA"/>
        </w:rPr>
      </w:pPr>
    </w:p>
    <w:p w:rsidR="004A3F8D" w:rsidRPr="00617090" w:rsidRDefault="004A3F8D" w:rsidP="0066387D">
      <w:pPr>
        <w:jc w:val="center"/>
        <w:rPr>
          <w:b/>
          <w:sz w:val="28"/>
          <w:szCs w:val="28"/>
          <w:lang w:val="uk-UA"/>
        </w:rPr>
      </w:pP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  <w:lang w:val="uk-UA"/>
        </w:rPr>
        <w:tab/>
        <w:t xml:space="preserve">                      ПРОЄКТ</w:t>
      </w:r>
    </w:p>
    <w:p w:rsidR="004A3F8D" w:rsidRPr="00617090" w:rsidRDefault="004A3F8D" w:rsidP="00B14143">
      <w:pPr>
        <w:jc w:val="center"/>
        <w:rPr>
          <w:b/>
          <w:sz w:val="28"/>
          <w:szCs w:val="28"/>
          <w:lang w:val="uk-UA"/>
        </w:rPr>
      </w:pPr>
      <w:r w:rsidRPr="00617090">
        <w:rPr>
          <w:b/>
          <w:sz w:val="28"/>
          <w:szCs w:val="28"/>
          <w:lang w:val="uk-UA"/>
        </w:rPr>
        <w:t>РІШЕННЯ</w:t>
      </w:r>
    </w:p>
    <w:p w:rsidR="004A3F8D" w:rsidRPr="00617090" w:rsidRDefault="004A3F8D" w:rsidP="00D34EF3">
      <w:pPr>
        <w:jc w:val="both"/>
        <w:rPr>
          <w:b/>
          <w:sz w:val="28"/>
          <w:szCs w:val="28"/>
          <w:lang w:val="uk-UA"/>
        </w:rPr>
      </w:pPr>
      <w:r w:rsidRPr="00617090">
        <w:rPr>
          <w:b/>
          <w:sz w:val="28"/>
          <w:szCs w:val="28"/>
          <w:lang w:val="uk-UA"/>
        </w:rPr>
        <w:t xml:space="preserve">    2024                                                                                                       м. Кагарлик</w:t>
      </w:r>
    </w:p>
    <w:p w:rsidR="004A3F8D" w:rsidRPr="00617090" w:rsidRDefault="004A3F8D" w:rsidP="00D34EF3">
      <w:pPr>
        <w:jc w:val="both"/>
        <w:rPr>
          <w:b/>
          <w:sz w:val="28"/>
          <w:szCs w:val="28"/>
          <w:lang w:val="uk-UA"/>
        </w:rPr>
      </w:pPr>
    </w:p>
    <w:p w:rsidR="004A3F8D" w:rsidRPr="00617090" w:rsidRDefault="004A3F8D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4A3F8D" w:rsidRPr="00617090" w:rsidRDefault="004A3F8D" w:rsidP="0069601D">
      <w:pPr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</w:pPr>
      <w:r w:rsidRPr="00617090"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  <w:t xml:space="preserve">Про передачу Косматенко Світлані Сергіївні у власність земельної </w:t>
      </w:r>
    </w:p>
    <w:p w:rsidR="004A3F8D" w:rsidRPr="00617090" w:rsidRDefault="004A3F8D" w:rsidP="0069601D">
      <w:pPr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</w:pPr>
      <w:r w:rsidRPr="00617090"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  <w:t xml:space="preserve">ділянки </w:t>
      </w:r>
      <w:r w:rsidRPr="00617090"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  <w:r w:rsidRPr="00617090"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  <w:t xml:space="preserve"> в с. Бурти, вул. Білика, 82 для будівництва і обслуговування житлового будинку, господарських будівель і споруд (</w:t>
      </w:r>
      <w:smartTag w:uri="urn:schemas-microsoft-com:office:smarttags" w:element="metricconverter">
        <w:smartTagPr>
          <w:attr w:name="ProductID" w:val="0,2226 га"/>
        </w:smartTagPr>
        <w:r w:rsidRPr="00617090">
          <w:rPr>
            <w:rStyle w:val="Heading2Char"/>
            <w:rFonts w:ascii="Times New Roman" w:hAnsi="Times New Roman"/>
            <w:color w:val="000000"/>
            <w:sz w:val="28"/>
            <w:szCs w:val="28"/>
            <w:lang w:val="uk-UA"/>
          </w:rPr>
          <w:t>0,2226 га</w:t>
        </w:r>
      </w:smartTag>
      <w:r w:rsidRPr="00617090"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  <w:t>)</w:t>
      </w:r>
    </w:p>
    <w:p w:rsidR="004A3F8D" w:rsidRPr="00617090" w:rsidRDefault="004A3F8D" w:rsidP="00ED3E33">
      <w:pPr>
        <w:rPr>
          <w:color w:val="000000"/>
          <w:sz w:val="28"/>
          <w:szCs w:val="28"/>
          <w:lang w:val="uk-UA"/>
        </w:rPr>
      </w:pPr>
    </w:p>
    <w:p w:rsidR="004A3F8D" w:rsidRPr="00617090" w:rsidRDefault="004A3F8D" w:rsidP="00483456">
      <w:pPr>
        <w:ind w:firstLine="708"/>
        <w:jc w:val="both"/>
        <w:rPr>
          <w:b/>
          <w:sz w:val="28"/>
          <w:szCs w:val="28"/>
          <w:lang w:val="uk-UA"/>
        </w:rPr>
      </w:pPr>
      <w:r w:rsidRPr="00617090">
        <w:rPr>
          <w:color w:val="000000"/>
          <w:sz w:val="28"/>
          <w:szCs w:val="28"/>
          <w:lang w:val="uk-UA"/>
        </w:rPr>
        <w:t xml:space="preserve">Розглянувши заяву Косматенко С.С. (м. Білицьке, вул. Донецька, 25) щодо передачі у власність земельної ділянки для  будівництва і обслуговування житлового будинку, господарських будівель і споруд </w:t>
      </w:r>
      <w:r w:rsidRPr="00617090"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Pr="00617090">
        <w:rPr>
          <w:rStyle w:val="Heading2Char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17090">
        <w:rPr>
          <w:rStyle w:val="Heading2Char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 с. Бурти, вул. Білика, 82, </w:t>
      </w:r>
      <w:r w:rsidRPr="00617090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Pr="00617090">
        <w:rPr>
          <w:b/>
          <w:sz w:val="28"/>
          <w:szCs w:val="28"/>
          <w:lang w:val="uk-UA"/>
        </w:rPr>
        <w:t>сесія міської ради вирішила:</w:t>
      </w:r>
    </w:p>
    <w:p w:rsidR="004A3F8D" w:rsidRPr="00617090" w:rsidRDefault="004A3F8D" w:rsidP="004029E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4A3F8D" w:rsidRPr="00617090" w:rsidRDefault="004A3F8D" w:rsidP="00174161">
      <w:pPr>
        <w:ind w:firstLine="708"/>
        <w:jc w:val="both"/>
        <w:rPr>
          <w:b/>
          <w:sz w:val="28"/>
          <w:szCs w:val="28"/>
          <w:lang w:val="uk-UA"/>
        </w:rPr>
      </w:pPr>
      <w:r w:rsidRPr="00617090">
        <w:rPr>
          <w:bCs/>
          <w:sz w:val="28"/>
          <w:szCs w:val="28"/>
          <w:lang w:val="uk-UA"/>
        </w:rPr>
        <w:t xml:space="preserve">1. Передати у власність </w:t>
      </w:r>
      <w:r w:rsidRPr="00617090">
        <w:rPr>
          <w:rStyle w:val="Heading2Char"/>
          <w:rFonts w:ascii="Times New Roman" w:hAnsi="Times New Roman"/>
          <w:b w:val="0"/>
          <w:color w:val="000000"/>
          <w:sz w:val="28"/>
          <w:szCs w:val="28"/>
          <w:lang w:val="uk-UA"/>
        </w:rPr>
        <w:t>Косматенко Світлані Сергіївні земельну</w:t>
      </w:r>
      <w:r w:rsidRPr="00617090">
        <w:rPr>
          <w:sz w:val="28"/>
          <w:szCs w:val="28"/>
          <w:lang w:val="uk-UA"/>
        </w:rPr>
        <w:t xml:space="preserve"> ділянку розташованою за адресою: </w:t>
      </w:r>
      <w:r w:rsidRPr="00617090">
        <w:rPr>
          <w:color w:val="000000"/>
          <w:sz w:val="28"/>
          <w:szCs w:val="28"/>
          <w:lang w:val="uk-UA"/>
        </w:rPr>
        <w:t xml:space="preserve">с. Бурти, вул. </w:t>
      </w:r>
      <w:r w:rsidRPr="00617090">
        <w:rPr>
          <w:rStyle w:val="Heading2Char"/>
          <w:rFonts w:ascii="Times New Roman" w:hAnsi="Times New Roman"/>
          <w:b w:val="0"/>
          <w:color w:val="000000"/>
          <w:sz w:val="28"/>
          <w:szCs w:val="28"/>
          <w:lang w:val="uk-UA"/>
        </w:rPr>
        <w:t>Білика, 82</w:t>
      </w:r>
      <w:r w:rsidRPr="00617090">
        <w:rPr>
          <w:color w:val="000000"/>
          <w:sz w:val="28"/>
          <w:szCs w:val="28"/>
          <w:lang w:val="uk-UA"/>
        </w:rPr>
        <w:t xml:space="preserve"> </w:t>
      </w:r>
      <w:r w:rsidRPr="00617090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2226 га"/>
        </w:smartTagPr>
        <w:r w:rsidRPr="00617090">
          <w:rPr>
            <w:sz w:val="28"/>
            <w:szCs w:val="28"/>
            <w:lang w:val="uk-UA"/>
          </w:rPr>
          <w:t>0,2226 га</w:t>
        </w:r>
      </w:smartTag>
      <w:r w:rsidRPr="00617090">
        <w:rPr>
          <w:sz w:val="28"/>
          <w:szCs w:val="28"/>
          <w:lang w:val="uk-UA"/>
        </w:rPr>
        <w:t xml:space="preserve"> </w:t>
      </w:r>
      <w:r w:rsidRPr="00617090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Pr="00617090">
        <w:rPr>
          <w:rStyle w:val="Heading2Char"/>
          <w:b w:val="0"/>
          <w:color w:val="000000"/>
          <w:sz w:val="28"/>
          <w:szCs w:val="28"/>
          <w:lang w:val="uk-UA"/>
        </w:rPr>
        <w:t xml:space="preserve">, </w:t>
      </w:r>
      <w:r w:rsidRPr="00617090">
        <w:rPr>
          <w:sz w:val="28"/>
          <w:szCs w:val="28"/>
          <w:lang w:val="uk-UA"/>
        </w:rPr>
        <w:t>кадастровий номер 3222281201:01:371:0026.</w:t>
      </w:r>
    </w:p>
    <w:p w:rsidR="004A3F8D" w:rsidRPr="00617090" w:rsidRDefault="004A3F8D" w:rsidP="0017416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17090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A3F8D" w:rsidRPr="00617090" w:rsidRDefault="004A3F8D" w:rsidP="0017416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17090">
        <w:rPr>
          <w:sz w:val="28"/>
          <w:szCs w:val="28"/>
          <w:lang w:val="uk-UA"/>
        </w:rPr>
        <w:t xml:space="preserve">3. </w:t>
      </w:r>
      <w:r w:rsidRPr="00617090">
        <w:rPr>
          <w:rStyle w:val="Heading2Char"/>
          <w:rFonts w:ascii="Times New Roman" w:hAnsi="Times New Roman"/>
          <w:b w:val="0"/>
          <w:color w:val="000000"/>
          <w:sz w:val="28"/>
          <w:szCs w:val="28"/>
          <w:lang w:val="uk-UA"/>
        </w:rPr>
        <w:t>Косматенко Світлані Сергіївні забезпечити</w:t>
      </w:r>
      <w:r w:rsidRPr="00617090">
        <w:rPr>
          <w:sz w:val="28"/>
          <w:szCs w:val="28"/>
          <w:lang w:val="uk-UA"/>
        </w:rPr>
        <w:t>:</w:t>
      </w:r>
    </w:p>
    <w:p w:rsidR="004A3F8D" w:rsidRPr="00617090" w:rsidRDefault="004A3F8D" w:rsidP="0017416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17090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4A3F8D" w:rsidRPr="00617090" w:rsidRDefault="004A3F8D" w:rsidP="00174161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17090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4A3F8D" w:rsidRPr="00617090" w:rsidRDefault="004A3F8D" w:rsidP="00174161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617090">
        <w:rPr>
          <w:sz w:val="28"/>
          <w:szCs w:val="28"/>
          <w:lang w:val="uk-UA"/>
        </w:rPr>
        <w:t>3.3.виконання обов’язків та способів добросусідства відповідно до вимог Земельного кодексу України.</w:t>
      </w:r>
    </w:p>
    <w:p w:rsidR="004A3F8D" w:rsidRPr="00617090" w:rsidRDefault="004A3F8D" w:rsidP="00174161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617090">
        <w:rPr>
          <w:sz w:val="28"/>
          <w:szCs w:val="28"/>
          <w:lang w:val="uk-UA"/>
        </w:rPr>
        <w:t>4</w:t>
      </w:r>
      <w:r w:rsidRPr="00617090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Pr="00617090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A3F8D" w:rsidRPr="00617090" w:rsidRDefault="004A3F8D" w:rsidP="00174161">
      <w:pPr>
        <w:jc w:val="both"/>
        <w:rPr>
          <w:sz w:val="28"/>
          <w:szCs w:val="28"/>
          <w:lang w:val="uk-UA"/>
        </w:rPr>
      </w:pPr>
    </w:p>
    <w:p w:rsidR="004A3F8D" w:rsidRPr="00617090" w:rsidRDefault="004A3F8D" w:rsidP="00174161">
      <w:pPr>
        <w:rPr>
          <w:b/>
          <w:sz w:val="28"/>
          <w:szCs w:val="28"/>
          <w:lang w:val="uk-UA"/>
        </w:rPr>
      </w:pPr>
    </w:p>
    <w:p w:rsidR="004A3F8D" w:rsidRPr="00617090" w:rsidRDefault="004A3F8D" w:rsidP="000E52CB">
      <w:pPr>
        <w:jc w:val="both"/>
        <w:rPr>
          <w:sz w:val="28"/>
          <w:szCs w:val="28"/>
          <w:lang w:val="uk-UA"/>
        </w:rPr>
      </w:pPr>
      <w:r w:rsidRPr="00617090">
        <w:rPr>
          <w:b/>
          <w:sz w:val="28"/>
          <w:szCs w:val="28"/>
        </w:rPr>
        <w:t>Міський голова</w:t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  <w:lang w:val="uk-UA"/>
        </w:rPr>
        <w:tab/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</w:rPr>
        <w:tab/>
        <w:t xml:space="preserve">             </w:t>
      </w:r>
      <w:r w:rsidRPr="00617090">
        <w:rPr>
          <w:b/>
          <w:sz w:val="28"/>
          <w:szCs w:val="28"/>
          <w:lang w:val="uk-UA"/>
        </w:rPr>
        <w:t xml:space="preserve">             </w:t>
      </w:r>
      <w:r w:rsidRPr="00617090">
        <w:rPr>
          <w:b/>
          <w:sz w:val="28"/>
          <w:szCs w:val="28"/>
        </w:rPr>
        <w:t>Олександр ПАНЮТА</w:t>
      </w:r>
    </w:p>
    <w:p w:rsidR="004A3F8D" w:rsidRPr="00B82E76" w:rsidRDefault="004A3F8D" w:rsidP="00174161">
      <w:pPr>
        <w:pStyle w:val="BodyText"/>
        <w:tabs>
          <w:tab w:val="left" w:pos="567"/>
        </w:tabs>
        <w:spacing w:after="0"/>
        <w:ind w:firstLine="426"/>
        <w:jc w:val="both"/>
        <w:rPr>
          <w:lang w:val="uk-UA"/>
        </w:rPr>
      </w:pPr>
    </w:p>
    <w:sectPr w:rsidR="004A3F8D" w:rsidRPr="00B82E76" w:rsidSect="004029E1">
      <w:pgSz w:w="11906" w:h="16838"/>
      <w:pgMar w:top="360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6D98"/>
    <w:rsid w:val="00042C8D"/>
    <w:rsid w:val="0004448C"/>
    <w:rsid w:val="00050616"/>
    <w:rsid w:val="000509FB"/>
    <w:rsid w:val="000561B0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52CB"/>
    <w:rsid w:val="000E729B"/>
    <w:rsid w:val="000F2A1B"/>
    <w:rsid w:val="00100D6F"/>
    <w:rsid w:val="001071B1"/>
    <w:rsid w:val="00110F9F"/>
    <w:rsid w:val="00130E71"/>
    <w:rsid w:val="00132CFA"/>
    <w:rsid w:val="00145DAB"/>
    <w:rsid w:val="00155779"/>
    <w:rsid w:val="001565FD"/>
    <w:rsid w:val="00174161"/>
    <w:rsid w:val="00175D51"/>
    <w:rsid w:val="0019615E"/>
    <w:rsid w:val="001A5FCB"/>
    <w:rsid w:val="001A6F86"/>
    <w:rsid w:val="001C1006"/>
    <w:rsid w:val="001C76DE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03D38"/>
    <w:rsid w:val="00320E97"/>
    <w:rsid w:val="00322597"/>
    <w:rsid w:val="0032461B"/>
    <w:rsid w:val="003329EF"/>
    <w:rsid w:val="003600B2"/>
    <w:rsid w:val="00364CB7"/>
    <w:rsid w:val="0037081B"/>
    <w:rsid w:val="00371DDA"/>
    <w:rsid w:val="00394AE0"/>
    <w:rsid w:val="00397A0A"/>
    <w:rsid w:val="003A31A0"/>
    <w:rsid w:val="003B03E7"/>
    <w:rsid w:val="003B0E96"/>
    <w:rsid w:val="003B4F42"/>
    <w:rsid w:val="003C2679"/>
    <w:rsid w:val="003C3D40"/>
    <w:rsid w:val="003C5A82"/>
    <w:rsid w:val="003C6041"/>
    <w:rsid w:val="003D1996"/>
    <w:rsid w:val="003D372F"/>
    <w:rsid w:val="003D4D83"/>
    <w:rsid w:val="003D7D50"/>
    <w:rsid w:val="003E1E37"/>
    <w:rsid w:val="003E3700"/>
    <w:rsid w:val="004029E1"/>
    <w:rsid w:val="004431BF"/>
    <w:rsid w:val="00451A29"/>
    <w:rsid w:val="0045248D"/>
    <w:rsid w:val="00456F9E"/>
    <w:rsid w:val="00464B34"/>
    <w:rsid w:val="00474056"/>
    <w:rsid w:val="0047703C"/>
    <w:rsid w:val="00483456"/>
    <w:rsid w:val="004841A0"/>
    <w:rsid w:val="00495F32"/>
    <w:rsid w:val="004A3AA9"/>
    <w:rsid w:val="004A3F8D"/>
    <w:rsid w:val="004C593E"/>
    <w:rsid w:val="004C7D03"/>
    <w:rsid w:val="004E1D09"/>
    <w:rsid w:val="004E4AFD"/>
    <w:rsid w:val="004E5800"/>
    <w:rsid w:val="00502D8B"/>
    <w:rsid w:val="00505094"/>
    <w:rsid w:val="005063ED"/>
    <w:rsid w:val="005176C5"/>
    <w:rsid w:val="005231DC"/>
    <w:rsid w:val="00542EB0"/>
    <w:rsid w:val="00553B30"/>
    <w:rsid w:val="00564B09"/>
    <w:rsid w:val="0057037C"/>
    <w:rsid w:val="00583677"/>
    <w:rsid w:val="0058732E"/>
    <w:rsid w:val="00594292"/>
    <w:rsid w:val="005A1A7D"/>
    <w:rsid w:val="005A2D08"/>
    <w:rsid w:val="005C2A62"/>
    <w:rsid w:val="005C53DE"/>
    <w:rsid w:val="005C701C"/>
    <w:rsid w:val="005C7902"/>
    <w:rsid w:val="005D76B7"/>
    <w:rsid w:val="005D7828"/>
    <w:rsid w:val="005E4D7E"/>
    <w:rsid w:val="005F59A5"/>
    <w:rsid w:val="006001AE"/>
    <w:rsid w:val="00610873"/>
    <w:rsid w:val="00614492"/>
    <w:rsid w:val="00614745"/>
    <w:rsid w:val="00617090"/>
    <w:rsid w:val="00631C28"/>
    <w:rsid w:val="006418EB"/>
    <w:rsid w:val="0066387D"/>
    <w:rsid w:val="00665C30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6D2C05"/>
    <w:rsid w:val="006E45CB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D36D6"/>
    <w:rsid w:val="007E08D9"/>
    <w:rsid w:val="007E402C"/>
    <w:rsid w:val="00836347"/>
    <w:rsid w:val="00837B82"/>
    <w:rsid w:val="0084325F"/>
    <w:rsid w:val="00851500"/>
    <w:rsid w:val="00851FA8"/>
    <w:rsid w:val="008541D8"/>
    <w:rsid w:val="008A4835"/>
    <w:rsid w:val="008B51CC"/>
    <w:rsid w:val="008B5239"/>
    <w:rsid w:val="008C2FD5"/>
    <w:rsid w:val="008C4154"/>
    <w:rsid w:val="008C62BC"/>
    <w:rsid w:val="008E6270"/>
    <w:rsid w:val="00906D19"/>
    <w:rsid w:val="009145A3"/>
    <w:rsid w:val="00916B0B"/>
    <w:rsid w:val="00920567"/>
    <w:rsid w:val="00927FC2"/>
    <w:rsid w:val="009421FF"/>
    <w:rsid w:val="00954DE3"/>
    <w:rsid w:val="009565D0"/>
    <w:rsid w:val="00957C84"/>
    <w:rsid w:val="00960C01"/>
    <w:rsid w:val="00960FE0"/>
    <w:rsid w:val="00965866"/>
    <w:rsid w:val="00975153"/>
    <w:rsid w:val="009810B8"/>
    <w:rsid w:val="00985C73"/>
    <w:rsid w:val="00992664"/>
    <w:rsid w:val="00993635"/>
    <w:rsid w:val="00997AB3"/>
    <w:rsid w:val="009A7399"/>
    <w:rsid w:val="009B4DF9"/>
    <w:rsid w:val="009C5A01"/>
    <w:rsid w:val="009E171B"/>
    <w:rsid w:val="009E755A"/>
    <w:rsid w:val="009F3F76"/>
    <w:rsid w:val="00A04ABB"/>
    <w:rsid w:val="00A06AEA"/>
    <w:rsid w:val="00A2242C"/>
    <w:rsid w:val="00A358F7"/>
    <w:rsid w:val="00A63FDD"/>
    <w:rsid w:val="00A679F1"/>
    <w:rsid w:val="00A71B15"/>
    <w:rsid w:val="00A7324F"/>
    <w:rsid w:val="00A74BE4"/>
    <w:rsid w:val="00A807B0"/>
    <w:rsid w:val="00A9108C"/>
    <w:rsid w:val="00A9478B"/>
    <w:rsid w:val="00A95192"/>
    <w:rsid w:val="00AA2F99"/>
    <w:rsid w:val="00AA5BE3"/>
    <w:rsid w:val="00AB1433"/>
    <w:rsid w:val="00AC202E"/>
    <w:rsid w:val="00AC2E56"/>
    <w:rsid w:val="00AD704F"/>
    <w:rsid w:val="00AE4808"/>
    <w:rsid w:val="00AE7662"/>
    <w:rsid w:val="00AF0678"/>
    <w:rsid w:val="00AF24D3"/>
    <w:rsid w:val="00AF50CF"/>
    <w:rsid w:val="00B035F4"/>
    <w:rsid w:val="00B054EF"/>
    <w:rsid w:val="00B076D2"/>
    <w:rsid w:val="00B102F6"/>
    <w:rsid w:val="00B106E0"/>
    <w:rsid w:val="00B12679"/>
    <w:rsid w:val="00B14143"/>
    <w:rsid w:val="00B1556D"/>
    <w:rsid w:val="00B20231"/>
    <w:rsid w:val="00B23208"/>
    <w:rsid w:val="00B27985"/>
    <w:rsid w:val="00B3065F"/>
    <w:rsid w:val="00B40987"/>
    <w:rsid w:val="00B4139F"/>
    <w:rsid w:val="00B43D5B"/>
    <w:rsid w:val="00B46636"/>
    <w:rsid w:val="00B46BB0"/>
    <w:rsid w:val="00B55966"/>
    <w:rsid w:val="00B71E8D"/>
    <w:rsid w:val="00B722C3"/>
    <w:rsid w:val="00B73050"/>
    <w:rsid w:val="00B804C3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326A"/>
    <w:rsid w:val="00BD50CA"/>
    <w:rsid w:val="00BD633B"/>
    <w:rsid w:val="00BF1AD6"/>
    <w:rsid w:val="00BF6C8B"/>
    <w:rsid w:val="00BF76FA"/>
    <w:rsid w:val="00BF7E00"/>
    <w:rsid w:val="00C07B7A"/>
    <w:rsid w:val="00C103C9"/>
    <w:rsid w:val="00C1266C"/>
    <w:rsid w:val="00C15BB0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B56DE"/>
    <w:rsid w:val="00CC0CA6"/>
    <w:rsid w:val="00CD021B"/>
    <w:rsid w:val="00CF411C"/>
    <w:rsid w:val="00CF75C2"/>
    <w:rsid w:val="00D016B0"/>
    <w:rsid w:val="00D03F9A"/>
    <w:rsid w:val="00D0633D"/>
    <w:rsid w:val="00D07C12"/>
    <w:rsid w:val="00D125C4"/>
    <w:rsid w:val="00D16330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A0B1F"/>
    <w:rsid w:val="00DC6E1E"/>
    <w:rsid w:val="00DD2EC9"/>
    <w:rsid w:val="00DE05D0"/>
    <w:rsid w:val="00DE402F"/>
    <w:rsid w:val="00DE4659"/>
    <w:rsid w:val="00DE7CAC"/>
    <w:rsid w:val="00DF0BB2"/>
    <w:rsid w:val="00E11810"/>
    <w:rsid w:val="00E26BAF"/>
    <w:rsid w:val="00E47B36"/>
    <w:rsid w:val="00E556EB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EF4550"/>
    <w:rsid w:val="00F01660"/>
    <w:rsid w:val="00F02B6C"/>
    <w:rsid w:val="00F07312"/>
    <w:rsid w:val="00F20D51"/>
    <w:rsid w:val="00F3790E"/>
    <w:rsid w:val="00F4336D"/>
    <w:rsid w:val="00F47B6B"/>
    <w:rsid w:val="00F513D3"/>
    <w:rsid w:val="00F52BE6"/>
    <w:rsid w:val="00F54779"/>
    <w:rsid w:val="00F82DA2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F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110F9F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84325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C60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313</Words>
  <Characters>1787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Пользователь Windows</cp:lastModifiedBy>
  <cp:revision>6</cp:revision>
  <cp:lastPrinted>2024-10-15T08:28:00Z</cp:lastPrinted>
  <dcterms:created xsi:type="dcterms:W3CDTF">2024-10-15T08:16:00Z</dcterms:created>
  <dcterms:modified xsi:type="dcterms:W3CDTF">2024-10-29T10:14:00Z</dcterms:modified>
</cp:coreProperties>
</file>